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6A2B8EBD" w:rsidR="008D329F" w:rsidRPr="008D329F" w:rsidRDefault="00D1133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113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Πλακέτα ηλεκτρονική </w:t>
            </w:r>
            <w:proofErr w:type="spellStart"/>
            <w:r w:rsidRPr="00D113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rasberry</w:t>
            </w:r>
            <w:proofErr w:type="spellEnd"/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D88398" w14:textId="0A8B59BA" w:rsidR="008D329F" w:rsidRPr="00820767" w:rsidRDefault="00820767" w:rsidP="00E8103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20767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Broadcom BCM2711, Quad core Cortex-A72 (ARM v8) 64-bit </w:t>
            </w:r>
            <w:proofErr w:type="spellStart"/>
            <w:r w:rsidRPr="00820767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SoC</w:t>
            </w:r>
            <w:proofErr w:type="spellEnd"/>
            <w:r w:rsidRPr="00820767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@ 1.5GHz</w:t>
            </w: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50EAEB5" w14:textId="6049BE74" w:rsidR="008D329F" w:rsidRPr="00A67F3E" w:rsidRDefault="00A67F3E" w:rsidP="00E81035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67F3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2GB LPDDR4-3200 SDRAM (depending on model)</w:t>
            </w: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9D7338B" w14:textId="55231035" w:rsidR="008D329F" w:rsidRPr="00A67F3E" w:rsidRDefault="00A67F3E" w:rsidP="00E81035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67F3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2.4 GHz and 5.0 GHz IEEE 802.11ac wireless, Bluetooth 5.0, BLE</w:t>
            </w: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94E202" w14:textId="7856724A" w:rsidR="008D329F" w:rsidRPr="008D329F" w:rsidRDefault="00A67F3E" w:rsidP="00E81035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67F3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Gigabit Ethernet</w:t>
            </w: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8AFA36C" w14:textId="7C04617C" w:rsidR="008D329F" w:rsidRPr="00B71B8F" w:rsidRDefault="00A67F3E" w:rsidP="00E81035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67F3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 USB 3.0 ports; 2 USB 2.0 ports.</w:t>
            </w: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FF57D44" w14:textId="1B4372CC" w:rsidR="008D329F" w:rsidRPr="00A3593B" w:rsidRDefault="00A3593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3593B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Raspberry Pi standard 40 pin GPIO header (fully backwards compatible with previous boards)</w:t>
            </w:r>
          </w:p>
        </w:tc>
        <w:tc>
          <w:tcPr>
            <w:tcW w:w="1080" w:type="dxa"/>
            <w:vAlign w:val="center"/>
            <w:hideMark/>
          </w:tcPr>
          <w:p w14:paraId="37D38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3593B" w:rsidRPr="008D329F" w14:paraId="08D66874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3CD3757" w14:textId="5922055A" w:rsidR="00A3593B" w:rsidRPr="008D329F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2D0D9A7" w14:textId="037AC014" w:rsidR="00A3593B" w:rsidRPr="00A3593B" w:rsidRDefault="00E428E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t>2 × micro-HDMI ports (up to 4kp60 supported)</w:t>
            </w:r>
          </w:p>
        </w:tc>
        <w:tc>
          <w:tcPr>
            <w:tcW w:w="1080" w:type="dxa"/>
            <w:vAlign w:val="center"/>
          </w:tcPr>
          <w:p w14:paraId="213A955D" w14:textId="527056AA" w:rsidR="00A3593B" w:rsidRPr="00A35512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F80E561" w14:textId="77777777" w:rsidR="00A3593B" w:rsidRPr="00E428E7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EECADDA" w14:textId="77777777" w:rsidR="00A3593B" w:rsidRPr="00E428E7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A3593B" w:rsidRPr="008D329F" w14:paraId="4B7B6D6E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73DE75C" w14:textId="09343939" w:rsidR="00A3593B" w:rsidRPr="008D329F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7CE19394" w14:textId="317F9BCE" w:rsidR="00A3593B" w:rsidRPr="00A3593B" w:rsidRDefault="004845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t>2-lane MIPI DSI display port</w:t>
            </w:r>
          </w:p>
        </w:tc>
        <w:tc>
          <w:tcPr>
            <w:tcW w:w="1080" w:type="dxa"/>
            <w:vAlign w:val="center"/>
          </w:tcPr>
          <w:p w14:paraId="74E788D4" w14:textId="106B0D38" w:rsidR="00A3593B" w:rsidRPr="00A35512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7914CA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D1F7940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A3593B" w:rsidRPr="008D329F" w14:paraId="7D1698A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C185F75" w14:textId="3383E5EC" w:rsidR="00A3593B" w:rsidRPr="008D329F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1E12C74D" w14:textId="3656322E" w:rsidR="00A3593B" w:rsidRPr="00A3593B" w:rsidRDefault="004845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48453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OpenGL ES 3.0 graphics</w:t>
            </w:r>
          </w:p>
        </w:tc>
        <w:tc>
          <w:tcPr>
            <w:tcW w:w="1080" w:type="dxa"/>
            <w:vAlign w:val="center"/>
          </w:tcPr>
          <w:p w14:paraId="51748680" w14:textId="7B6A8BD9" w:rsidR="00A3593B" w:rsidRPr="00A35512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E58B8CF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B6D503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A3593B" w:rsidRPr="008D329F" w14:paraId="54FA906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7B70FC3" w14:textId="4F59F921" w:rsidR="00A3593B" w:rsidRPr="008D329F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74E49FD3" w14:textId="6B860F11" w:rsidR="00A3593B" w:rsidRPr="00A3593B" w:rsidRDefault="004845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t>4-pole stereo audio and composite video port</w:t>
            </w:r>
          </w:p>
        </w:tc>
        <w:tc>
          <w:tcPr>
            <w:tcW w:w="1080" w:type="dxa"/>
            <w:vAlign w:val="center"/>
          </w:tcPr>
          <w:p w14:paraId="01D468C1" w14:textId="04A15EFD" w:rsidR="00A3593B" w:rsidRPr="00A35512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CC35468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C89FEA2" w14:textId="77777777" w:rsidR="00A3593B" w:rsidRPr="0048453D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A3593B" w:rsidRPr="008D329F" w14:paraId="22008DB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D527AC5" w14:textId="6A38A26C" w:rsidR="00A3593B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03C9A7B" w14:textId="3349A7A2" w:rsidR="00A3593B" w:rsidRPr="00A3593B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A35512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5V DC via USB-C connector (minimum 3A*)</w:t>
            </w:r>
          </w:p>
        </w:tc>
        <w:tc>
          <w:tcPr>
            <w:tcW w:w="1080" w:type="dxa"/>
            <w:vAlign w:val="center"/>
          </w:tcPr>
          <w:p w14:paraId="1FFF1C07" w14:textId="521A0F59" w:rsidR="00A3593B" w:rsidRPr="00A35512" w:rsidRDefault="00A35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8E30CFD" w14:textId="77777777" w:rsidR="00A3593B" w:rsidRPr="00A35512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9761495" w14:textId="77777777" w:rsidR="00A3593B" w:rsidRPr="00A35512" w:rsidRDefault="00A359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276ECD40" w:rsidR="008D329F" w:rsidRPr="007A6F03" w:rsidRDefault="007A6F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1D48F7D0" w:rsidR="008D329F" w:rsidRPr="008D329F" w:rsidRDefault="007A6F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48453D"/>
    <w:rsid w:val="00517974"/>
    <w:rsid w:val="005D4758"/>
    <w:rsid w:val="007A6F03"/>
    <w:rsid w:val="007C3968"/>
    <w:rsid w:val="00820767"/>
    <w:rsid w:val="008D329F"/>
    <w:rsid w:val="009A6F68"/>
    <w:rsid w:val="00A35512"/>
    <w:rsid w:val="00A3593B"/>
    <w:rsid w:val="00A67F3E"/>
    <w:rsid w:val="00B71B8F"/>
    <w:rsid w:val="00C22023"/>
    <w:rsid w:val="00D11332"/>
    <w:rsid w:val="00D43DFD"/>
    <w:rsid w:val="00E428E7"/>
    <w:rsid w:val="00E81035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35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22</cp:revision>
  <dcterms:created xsi:type="dcterms:W3CDTF">2025-04-09T12:40:00Z</dcterms:created>
  <dcterms:modified xsi:type="dcterms:W3CDTF">2025-11-20T20:31:00Z</dcterms:modified>
</cp:coreProperties>
</file>